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33FA1" w14:textId="77777777" w:rsidR="00860EF2" w:rsidRDefault="00860EF2" w:rsidP="00860E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PLAUFELD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107CBE63" w14:textId="77777777" w:rsidR="00860EF2" w:rsidRDefault="00860EF2" w:rsidP="00860E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Herefordshire.</w:t>
      </w:r>
    </w:p>
    <w:p w14:paraId="1CA0869A" w14:textId="77777777" w:rsidR="00860EF2" w:rsidRDefault="00860EF2" w:rsidP="00860E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5882FB" w14:textId="77777777" w:rsidR="00860EF2" w:rsidRDefault="00860EF2" w:rsidP="00860E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A5CA80" w14:textId="77777777" w:rsidR="00860EF2" w:rsidRDefault="00860EF2" w:rsidP="00860EF2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Herefordshire the tax of a fifteenth and a tenth granted to the King at the last Parliament.</w:t>
      </w:r>
    </w:p>
    <w:p w14:paraId="565658E1" w14:textId="77777777" w:rsidR="00860EF2" w:rsidRDefault="00860EF2" w:rsidP="00860E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p.190)</w:t>
      </w:r>
    </w:p>
    <w:p w14:paraId="499C9B69" w14:textId="77777777" w:rsidR="00860EF2" w:rsidRDefault="00860EF2" w:rsidP="00860E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02E5A9" w14:textId="77777777" w:rsidR="00860EF2" w:rsidRDefault="00860EF2" w:rsidP="00860E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31480E" w14:textId="77777777" w:rsidR="00860EF2" w:rsidRDefault="00860EF2" w:rsidP="00860E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 2021</w:t>
      </w:r>
    </w:p>
    <w:p w14:paraId="7C0FC45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5F4F4" w14:textId="77777777" w:rsidR="00860EF2" w:rsidRDefault="00860EF2" w:rsidP="009139A6">
      <w:r>
        <w:separator/>
      </w:r>
    </w:p>
  </w:endnote>
  <w:endnote w:type="continuationSeparator" w:id="0">
    <w:p w14:paraId="47100CF9" w14:textId="77777777" w:rsidR="00860EF2" w:rsidRDefault="00860EF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4BF1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5D67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A277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BC45A" w14:textId="77777777" w:rsidR="00860EF2" w:rsidRDefault="00860EF2" w:rsidP="009139A6">
      <w:r>
        <w:separator/>
      </w:r>
    </w:p>
  </w:footnote>
  <w:footnote w:type="continuationSeparator" w:id="0">
    <w:p w14:paraId="388D2661" w14:textId="77777777" w:rsidR="00860EF2" w:rsidRDefault="00860EF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5F91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1FB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9A3D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EF2"/>
    <w:rsid w:val="000666E0"/>
    <w:rsid w:val="002510B7"/>
    <w:rsid w:val="005C130B"/>
    <w:rsid w:val="00826F5C"/>
    <w:rsid w:val="00860EF2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F2129"/>
  <w15:chartTrackingRefBased/>
  <w15:docId w15:val="{0528DA47-9422-42DD-BFF7-DFD606F5D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2021-06-09T19:57:00Z</dcterms:created>
  <dcterms:modified xsi:type="dcterms:W3CDTF">2021-06-09T19:58:00Z</dcterms:modified>
</cp:coreProperties>
</file>